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7DE" w:rsidRDefault="004717DE" w:rsidP="00CD4963">
      <w:pPr>
        <w:spacing w:after="0" w:line="240" w:lineRule="auto"/>
        <w:ind w:left="524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В государственную экзаменационную комиссию КБР для проведения государственной итоговой аттестации по образовательным программам основного общего образования</w:t>
      </w:r>
    </w:p>
    <w:p w:rsidR="004717DE" w:rsidRDefault="004717DE" w:rsidP="000F3882">
      <w:pPr>
        <w:tabs>
          <w:tab w:val="left" w:pos="6525"/>
        </w:tabs>
        <w:spacing w:after="0" w:line="240" w:lineRule="auto"/>
        <w:ind w:left="5670"/>
        <w:jc w:val="both"/>
        <w:rPr>
          <w:rFonts w:ascii="Times New Roman" w:hAnsi="Times New Roman"/>
          <w:b/>
          <w:sz w:val="28"/>
          <w:szCs w:val="28"/>
        </w:rPr>
      </w:pPr>
    </w:p>
    <w:p w:rsidR="004717DE" w:rsidRDefault="004717DE" w:rsidP="000F388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заявление.</w:t>
      </w:r>
    </w:p>
    <w:p w:rsidR="004717DE" w:rsidRPr="00B71DAB" w:rsidRDefault="004717DE" w:rsidP="000030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71DAB">
        <w:rPr>
          <w:rFonts w:ascii="Times New Roman" w:hAnsi="Times New Roman"/>
          <w:sz w:val="28"/>
          <w:szCs w:val="28"/>
        </w:rPr>
        <w:t xml:space="preserve">рошу </w:t>
      </w:r>
      <w:r>
        <w:rPr>
          <w:rFonts w:ascii="Times New Roman" w:hAnsi="Times New Roman"/>
          <w:sz w:val="28"/>
          <w:szCs w:val="28"/>
        </w:rPr>
        <w:t>создать для меня (моего сына, моей дочери</w:t>
      </w:r>
      <w:r w:rsidRPr="00B71DAB">
        <w:rPr>
          <w:rFonts w:ascii="Times New Roman" w:hAnsi="Times New Roman"/>
          <w:sz w:val="28"/>
          <w:szCs w:val="28"/>
        </w:rPr>
        <w:t xml:space="preserve">) </w:t>
      </w:r>
    </w:p>
    <w:p w:rsidR="004717DE" w:rsidRPr="00417327" w:rsidRDefault="004717DE" w:rsidP="0000303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417327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</w:t>
      </w:r>
      <w:r w:rsidRPr="00417327">
        <w:rPr>
          <w:rFonts w:ascii="Times New Roman" w:hAnsi="Times New Roman"/>
          <w:sz w:val="28"/>
          <w:szCs w:val="28"/>
          <w:vertAlign w:val="superscript"/>
        </w:rPr>
        <w:t>(нужное подчеркнуть)</w:t>
      </w:r>
    </w:p>
    <w:p w:rsidR="004717DE" w:rsidRDefault="004717DE" w:rsidP="000F388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853" w:type="dxa"/>
        <w:tblInd w:w="-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344"/>
        <w:gridCol w:w="456"/>
        <w:gridCol w:w="86"/>
        <w:gridCol w:w="282"/>
        <w:gridCol w:w="130"/>
        <w:gridCol w:w="248"/>
        <w:gridCol w:w="167"/>
        <w:gridCol w:w="210"/>
        <w:gridCol w:w="207"/>
        <w:gridCol w:w="172"/>
        <w:gridCol w:w="245"/>
        <w:gridCol w:w="134"/>
        <w:gridCol w:w="283"/>
        <w:gridCol w:w="94"/>
        <w:gridCol w:w="323"/>
        <w:gridCol w:w="56"/>
        <w:gridCol w:w="361"/>
        <w:gridCol w:w="18"/>
        <w:gridCol w:w="379"/>
        <w:gridCol w:w="20"/>
        <w:gridCol w:w="356"/>
        <w:gridCol w:w="61"/>
        <w:gridCol w:w="315"/>
        <w:gridCol w:w="102"/>
        <w:gridCol w:w="278"/>
        <w:gridCol w:w="139"/>
        <w:gridCol w:w="239"/>
        <w:gridCol w:w="178"/>
        <w:gridCol w:w="200"/>
        <w:gridCol w:w="217"/>
        <w:gridCol w:w="159"/>
        <w:gridCol w:w="258"/>
        <w:gridCol w:w="118"/>
        <w:gridCol w:w="299"/>
        <w:gridCol w:w="77"/>
        <w:gridCol w:w="340"/>
        <w:gridCol w:w="36"/>
        <w:gridCol w:w="376"/>
        <w:gridCol w:w="9"/>
        <w:gridCol w:w="367"/>
        <w:gridCol w:w="50"/>
        <w:gridCol w:w="326"/>
        <w:gridCol w:w="91"/>
        <w:gridCol w:w="378"/>
        <w:gridCol w:w="39"/>
        <w:gridCol w:w="338"/>
        <w:gridCol w:w="79"/>
        <w:gridCol w:w="106"/>
        <w:gridCol w:w="289"/>
        <w:gridCol w:w="25"/>
        <w:gridCol w:w="401"/>
      </w:tblGrid>
      <w:tr w:rsidR="004717DE" w:rsidRPr="00F05CCE" w:rsidTr="00602530">
        <w:trPr>
          <w:trHeight w:hRule="exact" w:val="322"/>
        </w:trPr>
        <w:tc>
          <w:tcPr>
            <w:tcW w:w="736" w:type="dxa"/>
            <w:gridSpan w:val="2"/>
            <w:tcBorders>
              <w:top w:val="nil"/>
              <w:left w:val="nil"/>
              <w:bottom w:val="nil"/>
            </w:tcBorders>
          </w:tcPr>
          <w:p w:rsidR="004717DE" w:rsidRPr="00602530" w:rsidRDefault="004717DE" w:rsidP="00602530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60253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  </w:t>
            </w:r>
          </w:p>
        </w:tc>
        <w:tc>
          <w:tcPr>
            <w:tcW w:w="456" w:type="dxa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68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69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0253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74" w:type="dxa"/>
            <w:gridSpan w:val="3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717DE" w:rsidRPr="00F05CCE" w:rsidTr="00602530">
        <w:trPr>
          <w:trHeight w:hRule="exact" w:val="221"/>
        </w:trPr>
        <w:tc>
          <w:tcPr>
            <w:tcW w:w="10853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4717DE" w:rsidRPr="00602530" w:rsidRDefault="004717DE" w:rsidP="00602530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</w:pPr>
            <w:r w:rsidRPr="00602530"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  <w:t>фамилия</w:t>
            </w:r>
          </w:p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717DE" w:rsidRPr="00F05CCE" w:rsidTr="00602530">
        <w:trPr>
          <w:trHeight w:hRule="exact" w:val="322"/>
        </w:trPr>
        <w:tc>
          <w:tcPr>
            <w:tcW w:w="736" w:type="dxa"/>
            <w:gridSpan w:val="2"/>
            <w:tcBorders>
              <w:top w:val="nil"/>
              <w:left w:val="nil"/>
              <w:bottom w:val="nil"/>
            </w:tcBorders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42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2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5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3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1" w:type="dxa"/>
            <w:gridSpan w:val="3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0" w:type="dxa"/>
            <w:gridSpan w:val="3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01" w:type="dxa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717DE" w:rsidRPr="00F05CCE" w:rsidTr="00602530">
        <w:trPr>
          <w:trHeight w:hRule="exact" w:val="203"/>
        </w:trPr>
        <w:tc>
          <w:tcPr>
            <w:tcW w:w="10853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4717DE" w:rsidRPr="00602530" w:rsidRDefault="004717DE" w:rsidP="00602530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</w:pPr>
            <w:r w:rsidRPr="00602530"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  <w:t>имя</w:t>
            </w:r>
          </w:p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717DE" w:rsidRPr="00F05CCE" w:rsidTr="00602530">
        <w:trPr>
          <w:trHeight w:hRule="exact" w:val="322"/>
        </w:trPr>
        <w:tc>
          <w:tcPr>
            <w:tcW w:w="736" w:type="dxa"/>
            <w:gridSpan w:val="2"/>
            <w:tcBorders>
              <w:top w:val="nil"/>
              <w:left w:val="nil"/>
              <w:bottom w:val="nil"/>
            </w:tcBorders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42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2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5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3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1" w:type="dxa"/>
            <w:gridSpan w:val="3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0" w:type="dxa"/>
            <w:gridSpan w:val="3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01" w:type="dxa"/>
          </w:tcPr>
          <w:p w:rsidR="004717DE" w:rsidRPr="00602530" w:rsidRDefault="004717DE" w:rsidP="00602530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717DE" w:rsidRPr="00F05CCE" w:rsidTr="00602530">
        <w:trPr>
          <w:trHeight w:hRule="exact" w:val="197"/>
        </w:trPr>
        <w:tc>
          <w:tcPr>
            <w:tcW w:w="10853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4717DE" w:rsidRPr="00602530" w:rsidRDefault="004717DE" w:rsidP="00602530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02530"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  <w:t>отчество</w:t>
            </w:r>
          </w:p>
        </w:tc>
      </w:tr>
      <w:tr w:rsidR="004717DE" w:rsidRPr="005C3497" w:rsidTr="00602530">
        <w:tblPrEx>
          <w:tblLook w:val="00A0"/>
        </w:tblPrEx>
        <w:trPr>
          <w:gridAfter w:val="3"/>
          <w:wAfter w:w="715" w:type="dxa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717DE" w:rsidRPr="00602530" w:rsidRDefault="004717DE" w:rsidP="006025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46" w:type="dxa"/>
            <w:gridSpan w:val="48"/>
            <w:tcBorders>
              <w:top w:val="nil"/>
              <w:left w:val="nil"/>
              <w:bottom w:val="nil"/>
              <w:right w:val="nil"/>
            </w:tcBorders>
          </w:tcPr>
          <w:p w:rsidR="004717DE" w:rsidRPr="00602530" w:rsidRDefault="004717DE" w:rsidP="006025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717DE" w:rsidRPr="00D64CC3" w:rsidRDefault="004717DE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D64CC3">
        <w:rPr>
          <w:rFonts w:ascii="Times New Roman" w:hAnsi="Times New Roman"/>
          <w:sz w:val="28"/>
          <w:szCs w:val="28"/>
        </w:rPr>
        <w:t xml:space="preserve">при сдаче </w:t>
      </w:r>
      <w:r>
        <w:rPr>
          <w:rFonts w:ascii="Times New Roman" w:hAnsi="Times New Roman"/>
          <w:sz w:val="28"/>
          <w:szCs w:val="28"/>
        </w:rPr>
        <w:t>ОГЭ</w:t>
      </w:r>
      <w:r w:rsidRPr="00D64CC3">
        <w:rPr>
          <w:rFonts w:ascii="Times New Roman" w:hAnsi="Times New Roman"/>
          <w:sz w:val="28"/>
          <w:szCs w:val="28"/>
        </w:rPr>
        <w:t xml:space="preserve"> (ГВЭ) по предмету (ам):</w:t>
      </w:r>
    </w:p>
    <w:p w:rsidR="004717DE" w:rsidRPr="00D64CC3" w:rsidRDefault="004717DE" w:rsidP="009C5A2B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 w:rsidRPr="00D64CC3"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4717DE" w:rsidRPr="003D3A03" w:rsidRDefault="004717DE" w:rsidP="009C5A2B">
      <w:pPr>
        <w:spacing w:after="0" w:line="240" w:lineRule="auto"/>
        <w:ind w:left="113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(наименование предмета,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4717DE" w:rsidRPr="003D3A03" w:rsidRDefault="004717DE" w:rsidP="009C5A2B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4717DE" w:rsidRDefault="004717DE" w:rsidP="009C5A2B">
      <w:pPr>
        <w:spacing w:after="0" w:line="240" w:lineRule="auto"/>
        <w:ind w:left="113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</w:t>
      </w:r>
      <w:r w:rsidRPr="003D3A03">
        <w:rPr>
          <w:rFonts w:ascii="Times New Roman" w:hAnsi="Times New Roman"/>
          <w:i/>
          <w:sz w:val="16"/>
          <w:szCs w:val="16"/>
        </w:rPr>
        <w:t>(наименование предмета</w:t>
      </w:r>
      <w:r>
        <w:rPr>
          <w:rFonts w:ascii="Times New Roman" w:hAnsi="Times New Roman"/>
          <w:i/>
          <w:sz w:val="16"/>
          <w:szCs w:val="16"/>
        </w:rPr>
        <w:t>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4717DE" w:rsidRPr="003D3A03" w:rsidRDefault="004717DE" w:rsidP="00D64CC3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4717DE" w:rsidRPr="003D3A03" w:rsidRDefault="004717DE" w:rsidP="00D64CC3">
      <w:pPr>
        <w:spacing w:after="0" w:line="240" w:lineRule="auto"/>
        <w:ind w:left="113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</w:t>
      </w:r>
      <w:r w:rsidRPr="003D3A03">
        <w:rPr>
          <w:rFonts w:ascii="Times New Roman" w:hAnsi="Times New Roman"/>
          <w:i/>
          <w:sz w:val="16"/>
          <w:szCs w:val="16"/>
        </w:rPr>
        <w:t>(наименование предмета</w:t>
      </w:r>
      <w:r>
        <w:rPr>
          <w:rFonts w:ascii="Times New Roman" w:hAnsi="Times New Roman"/>
          <w:i/>
          <w:sz w:val="16"/>
          <w:szCs w:val="16"/>
        </w:rPr>
        <w:t>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4717DE" w:rsidRPr="003D3A03" w:rsidRDefault="004717DE" w:rsidP="00D64CC3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4717DE" w:rsidRPr="003D3A03" w:rsidRDefault="004717DE" w:rsidP="00D64CC3">
      <w:pPr>
        <w:spacing w:after="0" w:line="240" w:lineRule="auto"/>
        <w:ind w:left="113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</w:t>
      </w:r>
      <w:r w:rsidRPr="003D3A03">
        <w:rPr>
          <w:rFonts w:ascii="Times New Roman" w:hAnsi="Times New Roman"/>
          <w:i/>
          <w:sz w:val="16"/>
          <w:szCs w:val="16"/>
        </w:rPr>
        <w:t>(наименование предмета</w:t>
      </w:r>
      <w:r>
        <w:rPr>
          <w:rFonts w:ascii="Times New Roman" w:hAnsi="Times New Roman"/>
          <w:i/>
          <w:sz w:val="16"/>
          <w:szCs w:val="16"/>
        </w:rPr>
        <w:t>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4717DE" w:rsidRPr="003D3A03" w:rsidRDefault="004717DE" w:rsidP="00313C17">
      <w:pPr>
        <w:spacing w:after="0" w:line="240" w:lineRule="auto"/>
        <w:ind w:left="113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</w:t>
      </w:r>
    </w:p>
    <w:p w:rsidR="004717DE" w:rsidRDefault="004717DE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4717DE" w:rsidRPr="00D64CC3" w:rsidRDefault="004717DE" w:rsidP="00D64CC3">
      <w:pPr>
        <w:jc w:val="both"/>
        <w:rPr>
          <w:rFonts w:ascii="Times New Roman" w:hAnsi="Times New Roman"/>
          <w:sz w:val="28"/>
          <w:szCs w:val="28"/>
        </w:rPr>
      </w:pPr>
      <w:r w:rsidRPr="00D64CC3">
        <w:rPr>
          <w:rFonts w:ascii="Times New Roman" w:hAnsi="Times New Roman"/>
          <w:sz w:val="28"/>
          <w:szCs w:val="28"/>
        </w:rPr>
        <w:t>дополнительные условия, учитывающие состояние здоровья, особенности психофизического развития</w:t>
      </w:r>
    </w:p>
    <w:p w:rsidR="004717DE" w:rsidRPr="00D64CC3" w:rsidRDefault="004717DE" w:rsidP="00D64CC3">
      <w:pPr>
        <w:jc w:val="both"/>
        <w:rPr>
          <w:rFonts w:ascii="Times New Roman" w:hAnsi="Times New Roman"/>
          <w:i/>
          <w:sz w:val="24"/>
          <w:szCs w:val="24"/>
        </w:rPr>
      </w:pPr>
      <w:r w:rsidRPr="00D63FB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</w:t>
      </w:r>
    </w:p>
    <w:p w:rsidR="004717DE" w:rsidRDefault="004717DE" w:rsidP="00432159">
      <w:pPr>
        <w:tabs>
          <w:tab w:val="left" w:pos="1095"/>
        </w:tabs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</w:p>
    <w:p w:rsidR="004717DE" w:rsidRDefault="004717DE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Документ, _________________________________________</w:t>
      </w:r>
      <w:r w:rsidRPr="00D633CF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________</w:t>
      </w:r>
    </w:p>
    <w:p w:rsidR="004717DE" w:rsidRDefault="004717DE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28"/>
        </w:rPr>
        <w:t>(</w:t>
      </w:r>
      <w:r>
        <w:rPr>
          <w:rFonts w:ascii="Times New Roman" w:hAnsi="Times New Roman"/>
          <w:i/>
          <w:sz w:val="16"/>
          <w:szCs w:val="28"/>
        </w:rPr>
        <w:t>наименование и реквизиты документа)</w:t>
      </w:r>
    </w:p>
    <w:p w:rsidR="004717DE" w:rsidRDefault="004717DE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______________________________________________________________________, </w:t>
      </w:r>
    </w:p>
    <w:p w:rsidR="004717DE" w:rsidRDefault="004717DE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подтверждающий право</w:t>
      </w:r>
      <w:r w:rsidRPr="00D64CC3">
        <w:rPr>
          <w:rFonts w:ascii="Times New Roman" w:hAnsi="Times New Roman"/>
          <w:sz w:val="28"/>
          <w:szCs w:val="28"/>
        </w:rPr>
        <w:t xml:space="preserve"> на создание дополнительных условий,</w:t>
      </w:r>
      <w:r>
        <w:rPr>
          <w:rFonts w:ascii="Times New Roman" w:hAnsi="Times New Roman"/>
          <w:sz w:val="28"/>
          <w:szCs w:val="28"/>
        </w:rPr>
        <w:t xml:space="preserve"> прилагается.</w:t>
      </w:r>
    </w:p>
    <w:p w:rsidR="004717DE" w:rsidRDefault="004717DE" w:rsidP="00432159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4717DE" w:rsidRDefault="004717DE" w:rsidP="0043215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__________________ /_____________________/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4717DE" w:rsidRDefault="004717DE" w:rsidP="00432159">
      <w:pPr>
        <w:spacing w:after="0" w:line="240" w:lineRule="auto"/>
        <w:ind w:left="-567" w:firstLine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16"/>
          <w:szCs w:val="24"/>
        </w:rPr>
        <w:t xml:space="preserve">                                   (подпись)</w:t>
      </w:r>
      <w:r>
        <w:rPr>
          <w:rFonts w:ascii="Times New Roman" w:hAnsi="Times New Roman"/>
          <w:i/>
          <w:sz w:val="16"/>
          <w:szCs w:val="24"/>
        </w:rPr>
        <w:tab/>
      </w:r>
      <w:r>
        <w:rPr>
          <w:rFonts w:ascii="Times New Roman" w:hAnsi="Times New Roman"/>
          <w:i/>
          <w:sz w:val="16"/>
          <w:szCs w:val="24"/>
        </w:rPr>
        <w:tab/>
        <w:t xml:space="preserve">         (расшифровка подписи)</w:t>
      </w:r>
      <w:r>
        <w:rPr>
          <w:rFonts w:ascii="Times New Roman" w:hAnsi="Times New Roman"/>
          <w:i/>
          <w:sz w:val="16"/>
          <w:szCs w:val="24"/>
        </w:rPr>
        <w:tab/>
      </w:r>
    </w:p>
    <w:tbl>
      <w:tblPr>
        <w:tblpPr w:leftFromText="180" w:rightFromText="180" w:vertAnchor="text" w:horzAnchor="margin" w:tblpXSpec="center" w:tblpY="331"/>
        <w:tblW w:w="10191" w:type="dxa"/>
        <w:tblLayout w:type="fixed"/>
        <w:tblLook w:val="00A0"/>
      </w:tblPr>
      <w:tblGrid>
        <w:gridCol w:w="3649"/>
        <w:gridCol w:w="560"/>
        <w:gridCol w:w="543"/>
        <w:gridCol w:w="543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</w:tblGrid>
      <w:tr w:rsidR="004717DE" w:rsidTr="00602530">
        <w:trPr>
          <w:trHeight w:val="337"/>
        </w:trPr>
        <w:tc>
          <w:tcPr>
            <w:tcW w:w="3649" w:type="dxa"/>
            <w:tcBorders>
              <w:right w:val="single" w:sz="4" w:space="0" w:color="auto"/>
            </w:tcBorders>
          </w:tcPr>
          <w:p w:rsidR="004717DE" w:rsidRPr="00602530" w:rsidRDefault="004717DE" w:rsidP="00602530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  <w:r w:rsidRPr="00602530">
              <w:rPr>
                <w:rFonts w:ascii="Times New Roman" w:hAnsi="Times New Roman"/>
                <w:sz w:val="28"/>
                <w:szCs w:val="28"/>
              </w:rPr>
              <w:t>Контактный</w:t>
            </w:r>
            <w:r w:rsidRPr="00602530">
              <w:rPr>
                <w:rFonts w:ascii="Baskerville Old Face" w:hAnsi="Baskerville Old Face"/>
                <w:sz w:val="28"/>
                <w:szCs w:val="26"/>
                <w:lang w:eastAsia="ru-RU"/>
              </w:rPr>
              <w:t xml:space="preserve"> </w:t>
            </w:r>
            <w:r w:rsidRPr="00602530">
              <w:rPr>
                <w:rFonts w:ascii="Times New Roman" w:hAnsi="Times New Roman"/>
                <w:sz w:val="28"/>
                <w:szCs w:val="26"/>
                <w:lang w:eastAsia="ru-RU"/>
              </w:rPr>
              <w:t>телефон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7DE" w:rsidRPr="00602530" w:rsidRDefault="004717DE" w:rsidP="00602530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DE" w:rsidRPr="00602530" w:rsidRDefault="004717DE" w:rsidP="00602530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DE" w:rsidRPr="00602530" w:rsidRDefault="004717DE" w:rsidP="00602530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DE" w:rsidRPr="00602530" w:rsidRDefault="004717DE" w:rsidP="00602530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DE" w:rsidRPr="00602530" w:rsidRDefault="004717DE" w:rsidP="00602530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DE" w:rsidRPr="00602530" w:rsidRDefault="004717DE" w:rsidP="00602530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DE" w:rsidRPr="00602530" w:rsidRDefault="004717DE" w:rsidP="00602530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DE" w:rsidRPr="00602530" w:rsidRDefault="004717DE" w:rsidP="00602530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DE" w:rsidRPr="00602530" w:rsidRDefault="004717DE" w:rsidP="00602530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DE" w:rsidRPr="00602530" w:rsidRDefault="004717DE" w:rsidP="00602530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DE" w:rsidRPr="00602530" w:rsidRDefault="004717DE" w:rsidP="00602530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DE" w:rsidRPr="00602530" w:rsidRDefault="004717DE" w:rsidP="00602530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</w:tr>
      <w:tr w:rsidR="004717DE" w:rsidTr="00602530">
        <w:trPr>
          <w:trHeight w:val="72"/>
        </w:trPr>
        <w:tc>
          <w:tcPr>
            <w:tcW w:w="10191" w:type="dxa"/>
            <w:gridSpan w:val="13"/>
          </w:tcPr>
          <w:p w:rsidR="004717DE" w:rsidRPr="00602530" w:rsidRDefault="004717DE" w:rsidP="006025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17DE" w:rsidTr="00602530">
        <w:trPr>
          <w:trHeight w:val="337"/>
        </w:trPr>
        <w:tc>
          <w:tcPr>
            <w:tcW w:w="10191" w:type="dxa"/>
            <w:gridSpan w:val="13"/>
          </w:tcPr>
          <w:p w:rsidR="004717DE" w:rsidRPr="00602530" w:rsidRDefault="004717DE" w:rsidP="00602530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717DE" w:rsidRPr="00602530" w:rsidRDefault="004717DE" w:rsidP="00602530">
            <w:pPr>
              <w:spacing w:line="254" w:lineRule="auto"/>
              <w:contextualSpacing/>
              <w:rPr>
                <w:sz w:val="28"/>
                <w:szCs w:val="26"/>
                <w:lang w:eastAsia="ru-RU"/>
              </w:rPr>
            </w:pPr>
            <w:r w:rsidRPr="00602530">
              <w:rPr>
                <w:rFonts w:ascii="Times New Roman" w:hAnsi="Times New Roman"/>
                <w:sz w:val="28"/>
                <w:szCs w:val="28"/>
              </w:rPr>
              <w:t>«____» _________2026</w:t>
            </w:r>
            <w:bookmarkStart w:id="0" w:name="_GoBack"/>
            <w:bookmarkEnd w:id="0"/>
            <w:r w:rsidRPr="0060253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4717DE" w:rsidRDefault="004717DE">
      <w:pPr>
        <w:spacing w:after="200" w:line="276" w:lineRule="auto"/>
        <w:rPr>
          <w:rFonts w:ascii="Times New Roman" w:hAnsi="Times New Roman"/>
          <w:b/>
          <w:sz w:val="28"/>
          <w:szCs w:val="28"/>
        </w:rPr>
      </w:pPr>
    </w:p>
    <w:sectPr w:rsidR="004717DE" w:rsidSect="001C333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7DE" w:rsidRDefault="004717DE" w:rsidP="00A83D6C">
      <w:pPr>
        <w:spacing w:after="0" w:line="240" w:lineRule="auto"/>
      </w:pPr>
      <w:r>
        <w:separator/>
      </w:r>
    </w:p>
  </w:endnote>
  <w:endnote w:type="continuationSeparator" w:id="0">
    <w:p w:rsidR="004717DE" w:rsidRDefault="004717DE" w:rsidP="00A8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7DE" w:rsidRDefault="004717DE" w:rsidP="00A83D6C">
      <w:pPr>
        <w:spacing w:after="0" w:line="240" w:lineRule="auto"/>
      </w:pPr>
      <w:r>
        <w:separator/>
      </w:r>
    </w:p>
  </w:footnote>
  <w:footnote w:type="continuationSeparator" w:id="0">
    <w:p w:rsidR="004717DE" w:rsidRDefault="004717DE" w:rsidP="00A83D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882"/>
    <w:rsid w:val="00003034"/>
    <w:rsid w:val="00010D71"/>
    <w:rsid w:val="00037A09"/>
    <w:rsid w:val="00070167"/>
    <w:rsid w:val="000B2265"/>
    <w:rsid w:val="000E3DAF"/>
    <w:rsid w:val="000F3882"/>
    <w:rsid w:val="001037CE"/>
    <w:rsid w:val="0011189E"/>
    <w:rsid w:val="00125018"/>
    <w:rsid w:val="00134182"/>
    <w:rsid w:val="00142103"/>
    <w:rsid w:val="00164BEE"/>
    <w:rsid w:val="001860F5"/>
    <w:rsid w:val="001902F2"/>
    <w:rsid w:val="00196E31"/>
    <w:rsid w:val="001C3337"/>
    <w:rsid w:val="001C7C1E"/>
    <w:rsid w:val="001E27F9"/>
    <w:rsid w:val="00264762"/>
    <w:rsid w:val="002741C5"/>
    <w:rsid w:val="0028578E"/>
    <w:rsid w:val="002B218C"/>
    <w:rsid w:val="00313C17"/>
    <w:rsid w:val="0033252C"/>
    <w:rsid w:val="00361F38"/>
    <w:rsid w:val="003B325F"/>
    <w:rsid w:val="003C2621"/>
    <w:rsid w:val="003D3A03"/>
    <w:rsid w:val="003E001E"/>
    <w:rsid w:val="00405A89"/>
    <w:rsid w:val="00411CA5"/>
    <w:rsid w:val="00417327"/>
    <w:rsid w:val="00432159"/>
    <w:rsid w:val="00454940"/>
    <w:rsid w:val="00460CC0"/>
    <w:rsid w:val="004717DE"/>
    <w:rsid w:val="0049064F"/>
    <w:rsid w:val="004A5DCF"/>
    <w:rsid w:val="004B49E0"/>
    <w:rsid w:val="004D099F"/>
    <w:rsid w:val="004D1D65"/>
    <w:rsid w:val="004D3518"/>
    <w:rsid w:val="004D5450"/>
    <w:rsid w:val="004E192E"/>
    <w:rsid w:val="00590DFB"/>
    <w:rsid w:val="005C3497"/>
    <w:rsid w:val="005F6D90"/>
    <w:rsid w:val="00602530"/>
    <w:rsid w:val="00645F25"/>
    <w:rsid w:val="00684784"/>
    <w:rsid w:val="006C4B60"/>
    <w:rsid w:val="006E148B"/>
    <w:rsid w:val="0070303E"/>
    <w:rsid w:val="00707AEC"/>
    <w:rsid w:val="00740DA2"/>
    <w:rsid w:val="00743291"/>
    <w:rsid w:val="00747A61"/>
    <w:rsid w:val="007761BE"/>
    <w:rsid w:val="0078001C"/>
    <w:rsid w:val="007D1A0B"/>
    <w:rsid w:val="007D5765"/>
    <w:rsid w:val="007E23C5"/>
    <w:rsid w:val="007E446F"/>
    <w:rsid w:val="00800F06"/>
    <w:rsid w:val="008064E9"/>
    <w:rsid w:val="0085081C"/>
    <w:rsid w:val="008837CB"/>
    <w:rsid w:val="00912692"/>
    <w:rsid w:val="00974BF7"/>
    <w:rsid w:val="009A2B94"/>
    <w:rsid w:val="009A2CEA"/>
    <w:rsid w:val="009B6452"/>
    <w:rsid w:val="009C0DC3"/>
    <w:rsid w:val="009C5A2B"/>
    <w:rsid w:val="009C60F5"/>
    <w:rsid w:val="00A139EE"/>
    <w:rsid w:val="00A16F86"/>
    <w:rsid w:val="00A303B7"/>
    <w:rsid w:val="00A60676"/>
    <w:rsid w:val="00A66A0F"/>
    <w:rsid w:val="00A71AA9"/>
    <w:rsid w:val="00A82AF6"/>
    <w:rsid w:val="00A83D6C"/>
    <w:rsid w:val="00A900AF"/>
    <w:rsid w:val="00AE7194"/>
    <w:rsid w:val="00B71DAB"/>
    <w:rsid w:val="00BA13B7"/>
    <w:rsid w:val="00BB5E8C"/>
    <w:rsid w:val="00BD6368"/>
    <w:rsid w:val="00BD7A9F"/>
    <w:rsid w:val="00C82C5F"/>
    <w:rsid w:val="00CB6B9F"/>
    <w:rsid w:val="00CC59B3"/>
    <w:rsid w:val="00CD4963"/>
    <w:rsid w:val="00CE6A46"/>
    <w:rsid w:val="00D0365C"/>
    <w:rsid w:val="00D2311A"/>
    <w:rsid w:val="00D34D65"/>
    <w:rsid w:val="00D53610"/>
    <w:rsid w:val="00D633CF"/>
    <w:rsid w:val="00D63FB9"/>
    <w:rsid w:val="00D64CC3"/>
    <w:rsid w:val="00D80C7B"/>
    <w:rsid w:val="00DC33F8"/>
    <w:rsid w:val="00DD0DDD"/>
    <w:rsid w:val="00E22E02"/>
    <w:rsid w:val="00E51E9A"/>
    <w:rsid w:val="00E53440"/>
    <w:rsid w:val="00E556FF"/>
    <w:rsid w:val="00E77C1B"/>
    <w:rsid w:val="00E810E9"/>
    <w:rsid w:val="00E967F7"/>
    <w:rsid w:val="00EB2A9D"/>
    <w:rsid w:val="00ED719B"/>
    <w:rsid w:val="00EF638E"/>
    <w:rsid w:val="00F044FA"/>
    <w:rsid w:val="00F05CCE"/>
    <w:rsid w:val="00F21D3D"/>
    <w:rsid w:val="00F326B5"/>
    <w:rsid w:val="00F36916"/>
    <w:rsid w:val="00F37345"/>
    <w:rsid w:val="00F5535D"/>
    <w:rsid w:val="00F715B8"/>
    <w:rsid w:val="00F71F9E"/>
    <w:rsid w:val="00FC6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01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19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E2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27F9"/>
    <w:rPr>
      <w:rFonts w:ascii="Segoe UI" w:eastAsia="Times New Roman" w:hAnsi="Segoe UI" w:cs="Segoe UI"/>
      <w:sz w:val="18"/>
      <w:szCs w:val="18"/>
    </w:rPr>
  </w:style>
  <w:style w:type="table" w:customStyle="1" w:styleId="1">
    <w:name w:val="Сетка таблицы1"/>
    <w:uiPriority w:val="99"/>
    <w:rsid w:val="001E27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uiPriority w:val="99"/>
    <w:rsid w:val="003B32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B32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83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D6C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A83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D6C"/>
    <w:rPr>
      <w:rFonts w:ascii="Calibri" w:eastAsia="Times New Roman" w:hAnsi="Calibri" w:cs="Times New Roman"/>
    </w:rPr>
  </w:style>
  <w:style w:type="table" w:customStyle="1" w:styleId="3">
    <w:name w:val="Сетка таблицы3"/>
    <w:uiPriority w:val="99"/>
    <w:rsid w:val="00F05CC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6476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F21D3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52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281</Words>
  <Characters>1602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307-1</dc:creator>
  <cp:keywords/>
  <dc:description/>
  <cp:lastModifiedBy>Microsoft Office</cp:lastModifiedBy>
  <cp:revision>3</cp:revision>
  <cp:lastPrinted>2020-04-16T07:55:00Z</cp:lastPrinted>
  <dcterms:created xsi:type="dcterms:W3CDTF">2026-01-13T12:10:00Z</dcterms:created>
  <dcterms:modified xsi:type="dcterms:W3CDTF">2026-04-12T05:12:00Z</dcterms:modified>
</cp:coreProperties>
</file>